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7B6" w:rsidRDefault="00C167B6" w:rsidP="00C167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UDY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C167B6" w:rsidRDefault="00C167B6" w:rsidP="00C167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Bodmin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Priory.</w:t>
      </w:r>
      <w:bookmarkStart w:id="0" w:name="_GoBack"/>
      <w:bookmarkEnd w:id="0"/>
    </w:p>
    <w:p w:rsidR="00C167B6" w:rsidRDefault="00C167B6" w:rsidP="00C167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67B6" w:rsidRDefault="00C167B6" w:rsidP="00C167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67B6" w:rsidRDefault="00C167B6" w:rsidP="00C167B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C167B6" w:rsidRDefault="00C167B6" w:rsidP="00C167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p.75)</w:t>
      </w:r>
    </w:p>
    <w:p w:rsidR="00C167B6" w:rsidRDefault="00C167B6" w:rsidP="00C167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67B6" w:rsidRDefault="00C167B6" w:rsidP="00C167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167B6" w:rsidRDefault="00C167B6" w:rsidP="00C167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sectPr w:rsidR="00DD5B8A" w:rsidRPr="00C167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7B6" w:rsidRDefault="00C167B6" w:rsidP="00564E3C">
      <w:pPr>
        <w:spacing w:after="0" w:line="240" w:lineRule="auto"/>
      </w:pPr>
      <w:r>
        <w:separator/>
      </w:r>
    </w:p>
  </w:endnote>
  <w:endnote w:type="continuationSeparator" w:id="0">
    <w:p w:rsidR="00C167B6" w:rsidRDefault="00C167B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167B6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7B6" w:rsidRDefault="00C167B6" w:rsidP="00564E3C">
      <w:pPr>
        <w:spacing w:after="0" w:line="240" w:lineRule="auto"/>
      </w:pPr>
      <w:r>
        <w:separator/>
      </w:r>
    </w:p>
  </w:footnote>
  <w:footnote w:type="continuationSeparator" w:id="0">
    <w:p w:rsidR="00C167B6" w:rsidRDefault="00C167B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7B6"/>
    <w:rsid w:val="00372DC6"/>
    <w:rsid w:val="00564E3C"/>
    <w:rsid w:val="0064591D"/>
    <w:rsid w:val="00C167B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66655"/>
  <w15:chartTrackingRefBased/>
  <w15:docId w15:val="{4007EFBC-3C18-4F0F-9767-42E09845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2016-01-28T20:56:00Z</dcterms:created>
  <dcterms:modified xsi:type="dcterms:W3CDTF">2016-01-28T20:57:00Z</dcterms:modified>
</cp:coreProperties>
</file>